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DF57B" w14:textId="3C50BBB9" w:rsidR="00B74207" w:rsidRPr="00F25496" w:rsidRDefault="00B74207" w:rsidP="00B7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344CD" w:rsidRPr="000344CD">
        <w:rPr>
          <w:b/>
          <w:i/>
          <w:noProof/>
          <w:sz w:val="28"/>
        </w:rPr>
        <w:t>S5-223481</w:t>
      </w:r>
    </w:p>
    <w:p w14:paraId="3ECF69E4" w14:textId="77777777" w:rsidR="00B74207" w:rsidRPr="00635529" w:rsidRDefault="00B74207" w:rsidP="00B74207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09 -17 May 2022, E</w:t>
      </w:r>
      <w:r w:rsidRPr="00F25496">
        <w:rPr>
          <w:sz w:val="24"/>
        </w:rPr>
        <w:t>-meeting</w:t>
      </w:r>
    </w:p>
    <w:p w14:paraId="361E338F" w14:textId="77777777" w:rsidR="00B74207" w:rsidRDefault="00B74207" w:rsidP="00B7420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FACC5B9" w14:textId="77777777" w:rsidR="00B74207" w:rsidRPr="00222D66" w:rsidRDefault="00B74207" w:rsidP="00B74207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22A1CB4" w:rsidR="000F7ECB" w:rsidRPr="00DC278D" w:rsidRDefault="00B74207" w:rsidP="00B74207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 xml:space="preserve">07 – 10 June 2022, </w:t>
      </w:r>
      <w:r w:rsidRPr="0007570C">
        <w:rPr>
          <w:sz w:val="24"/>
        </w:rPr>
        <w:t>Budapest, HU</w:t>
      </w:r>
      <w:r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3F7EB8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638D6">
        <w:rPr>
          <w:rFonts w:ascii="Arial" w:hAnsi="Arial" w:cs="Arial"/>
          <w:b/>
          <w:color w:val="0000FF"/>
        </w:rPr>
        <w:t>10</w:t>
      </w:r>
      <w:r w:rsidR="007031F2">
        <w:rPr>
          <w:rFonts w:ascii="Arial" w:hAnsi="Arial" w:cs="Arial"/>
          <w:b/>
          <w:color w:val="0000FF"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A97A41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C2325B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75512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2BCFBE5E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</w:t>
      </w:r>
      <w:r w:rsidR="00FB5DB1">
        <w:rPr>
          <w:color w:val="0000FF"/>
          <w:sz w:val="24"/>
        </w:rPr>
        <w:t>AI/ML management</w:t>
      </w:r>
      <w:r>
        <w:rPr>
          <w:color w:val="0000FF"/>
          <w:sz w:val="24"/>
        </w:rPr>
        <w:t>.</w:t>
      </w:r>
    </w:p>
    <w:p w14:paraId="568D363B" w14:textId="41F706C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75512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675512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026666BB" w14:textId="74B3C8F4" w:rsidR="0045428D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some new AI/ML training use cases;</w:t>
      </w:r>
    </w:p>
    <w:p w14:paraId="303128F6" w14:textId="24613C42" w:rsidR="00675512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AI/ML NRMs;</w:t>
      </w:r>
    </w:p>
    <w:p w14:paraId="4151859F" w14:textId="2BB105C5" w:rsidR="00675512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stage 3 YAML definitions;</w:t>
      </w:r>
    </w:p>
    <w:p w14:paraId="413720F8" w14:textId="62BA60B9" w:rsidR="00675512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Made some rapporteur clean-ups.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89BFB7" w14:textId="3C804E0C" w:rsidR="00BA0273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A965F6">
        <w:rPr>
          <w:color w:val="0000FF"/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999E0D1" w:rsidR="0045428D" w:rsidRDefault="00FB5DB1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BA0273">
        <w:rPr>
          <w:color w:val="0000FF"/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44CD"/>
    <w:rsid w:val="000453B4"/>
    <w:rsid w:val="0006494B"/>
    <w:rsid w:val="000711AA"/>
    <w:rsid w:val="00085E65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5428D"/>
    <w:rsid w:val="0047776C"/>
    <w:rsid w:val="004917FF"/>
    <w:rsid w:val="004F39C0"/>
    <w:rsid w:val="005638D6"/>
    <w:rsid w:val="00567C87"/>
    <w:rsid w:val="005F10CC"/>
    <w:rsid w:val="00607EC1"/>
    <w:rsid w:val="00623423"/>
    <w:rsid w:val="00635529"/>
    <w:rsid w:val="00650510"/>
    <w:rsid w:val="00675512"/>
    <w:rsid w:val="006938BE"/>
    <w:rsid w:val="006B2592"/>
    <w:rsid w:val="006F5B0E"/>
    <w:rsid w:val="007031F2"/>
    <w:rsid w:val="007426F1"/>
    <w:rsid w:val="007C7C34"/>
    <w:rsid w:val="007D4F8D"/>
    <w:rsid w:val="007D6195"/>
    <w:rsid w:val="008106A7"/>
    <w:rsid w:val="00822DC9"/>
    <w:rsid w:val="008715D6"/>
    <w:rsid w:val="0089418B"/>
    <w:rsid w:val="008B32D5"/>
    <w:rsid w:val="009B3162"/>
    <w:rsid w:val="009C3D5A"/>
    <w:rsid w:val="009D5026"/>
    <w:rsid w:val="009D7D77"/>
    <w:rsid w:val="00A06FC8"/>
    <w:rsid w:val="00A15B04"/>
    <w:rsid w:val="00A15D3A"/>
    <w:rsid w:val="00A31676"/>
    <w:rsid w:val="00A55084"/>
    <w:rsid w:val="00A965F6"/>
    <w:rsid w:val="00A97A41"/>
    <w:rsid w:val="00B03A93"/>
    <w:rsid w:val="00B439F6"/>
    <w:rsid w:val="00B74207"/>
    <w:rsid w:val="00B8637D"/>
    <w:rsid w:val="00B97929"/>
    <w:rsid w:val="00BA0273"/>
    <w:rsid w:val="00BE5651"/>
    <w:rsid w:val="00BF0958"/>
    <w:rsid w:val="00C0007C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B746A"/>
    <w:rsid w:val="00F20EB7"/>
    <w:rsid w:val="00FB5DB1"/>
    <w:rsid w:val="00FC4373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</cp:lastModifiedBy>
  <cp:revision>22</cp:revision>
  <dcterms:created xsi:type="dcterms:W3CDTF">2021-10-26T08:00:00Z</dcterms:created>
  <dcterms:modified xsi:type="dcterms:W3CDTF">2022-04-29T18:02:00Z</dcterms:modified>
</cp:coreProperties>
</file>